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15D0B" w14:textId="694E1B3C" w:rsidR="006B2F86" w:rsidRDefault="005B7EF9" w:rsidP="00E71FC3">
      <w:pPr>
        <w:pStyle w:val="NoSpacing"/>
      </w:pPr>
      <w:r>
        <w:rPr>
          <w:u w:val="single"/>
        </w:rPr>
        <w:t>John FORTHAM</w:t>
      </w:r>
      <w:r>
        <w:t xml:space="preserve">  </w:t>
      </w:r>
      <w:proofErr w:type="gramStart"/>
      <w:r>
        <w:t xml:space="preserve">   (</w:t>
      </w:r>
      <w:proofErr w:type="gramEnd"/>
      <w:r>
        <w:t>d.1442)</w:t>
      </w:r>
    </w:p>
    <w:p w14:paraId="7477C61A" w14:textId="5BB5F22F" w:rsidR="005B7EF9" w:rsidRDefault="005B7EF9" w:rsidP="00E71FC3">
      <w:pPr>
        <w:pStyle w:val="NoSpacing"/>
      </w:pPr>
      <w:r>
        <w:t xml:space="preserve">of </w:t>
      </w:r>
      <w:proofErr w:type="spellStart"/>
      <w:r>
        <w:t>Kirtling</w:t>
      </w:r>
      <w:proofErr w:type="spellEnd"/>
      <w:r>
        <w:t>, Cambridgeshire.</w:t>
      </w:r>
    </w:p>
    <w:p w14:paraId="6E18D667" w14:textId="49E62BBF" w:rsidR="005B7EF9" w:rsidRDefault="005B7EF9" w:rsidP="00E71FC3">
      <w:pPr>
        <w:pStyle w:val="NoSpacing"/>
      </w:pPr>
    </w:p>
    <w:p w14:paraId="1E2921D2" w14:textId="2B032A31" w:rsidR="005B7EF9" w:rsidRDefault="005B7EF9" w:rsidP="00E71FC3">
      <w:pPr>
        <w:pStyle w:val="NoSpacing"/>
      </w:pPr>
    </w:p>
    <w:p w14:paraId="3376566B" w14:textId="095F713C" w:rsidR="005B7EF9" w:rsidRDefault="005B7EF9" w:rsidP="00E71FC3">
      <w:pPr>
        <w:pStyle w:val="NoSpacing"/>
      </w:pPr>
      <w:r>
        <w:t>= Florence(q.v.).</w:t>
      </w:r>
    </w:p>
    <w:p w14:paraId="2D87C10C" w14:textId="7367C2ED" w:rsidR="005B7EF9" w:rsidRDefault="005B7EF9" w:rsidP="00E71FC3">
      <w:pPr>
        <w:pStyle w:val="NoSpacing"/>
      </w:pPr>
      <w:r>
        <w:t>(“Sudbury Wills” vol.1 p.75)</w:t>
      </w:r>
    </w:p>
    <w:p w14:paraId="6EADE62C" w14:textId="104E9082" w:rsidR="005B7EF9" w:rsidRDefault="005B7EF9" w:rsidP="005B7EF9">
      <w:pPr>
        <w:pStyle w:val="NoSpacing"/>
      </w:pPr>
      <w:r>
        <w:t>Son:   Thomas(q.v.).   (ibid.)</w:t>
      </w:r>
    </w:p>
    <w:p w14:paraId="310A8659" w14:textId="7BD0C3DE" w:rsidR="005B7EF9" w:rsidRDefault="005B7EF9" w:rsidP="005B7EF9">
      <w:pPr>
        <w:pStyle w:val="NoSpacing"/>
      </w:pPr>
    </w:p>
    <w:p w14:paraId="12F71D0D" w14:textId="2D2249E0" w:rsidR="005B7EF9" w:rsidRDefault="005B7EF9" w:rsidP="005B7EF9">
      <w:pPr>
        <w:pStyle w:val="NoSpacing"/>
      </w:pPr>
    </w:p>
    <w:p w14:paraId="1778DB29" w14:textId="71036952" w:rsidR="005B7EF9" w:rsidRDefault="005B7EF9" w:rsidP="005B7EF9">
      <w:pPr>
        <w:pStyle w:val="NoSpacing"/>
      </w:pPr>
      <w:r>
        <w:t>10 Jan.1442</w:t>
      </w:r>
      <w:r>
        <w:tab/>
        <w:t>He made his Will.   (ibid.)</w:t>
      </w:r>
    </w:p>
    <w:p w14:paraId="2AEC501F" w14:textId="2EF019B7" w:rsidR="005B7EF9" w:rsidRDefault="005B7EF9" w:rsidP="005B7EF9">
      <w:pPr>
        <w:pStyle w:val="NoSpacing"/>
      </w:pPr>
      <w:r>
        <w:t>17 Jan.</w:t>
      </w:r>
      <w:r>
        <w:tab/>
      </w:r>
      <w:r>
        <w:tab/>
        <w:t>His Will was proved.   (ibid.)</w:t>
      </w:r>
    </w:p>
    <w:p w14:paraId="4C175B9F" w14:textId="3722B7C5" w:rsidR="005B7EF9" w:rsidRDefault="005B7EF9" w:rsidP="005B7EF9">
      <w:pPr>
        <w:pStyle w:val="NoSpacing"/>
      </w:pPr>
    </w:p>
    <w:p w14:paraId="49F0C9FF" w14:textId="358215C7" w:rsidR="005B7EF9" w:rsidRDefault="005B7EF9" w:rsidP="005B7EF9">
      <w:pPr>
        <w:pStyle w:val="NoSpacing"/>
      </w:pPr>
    </w:p>
    <w:p w14:paraId="5A8A3A79" w14:textId="462343E8" w:rsidR="005B7EF9" w:rsidRDefault="005B7EF9" w:rsidP="005B7EF9">
      <w:pPr>
        <w:pStyle w:val="NoSpacing"/>
      </w:pPr>
      <w:r>
        <w:t xml:space="preserve">Executors:   Florence and William </w:t>
      </w:r>
      <w:proofErr w:type="spellStart"/>
      <w:r>
        <w:t>Kene</w:t>
      </w:r>
      <w:proofErr w:type="spellEnd"/>
      <w:r>
        <w:t>(q.v.).   (ibid.)</w:t>
      </w:r>
    </w:p>
    <w:p w14:paraId="51F0FD70" w14:textId="25378995" w:rsidR="005B7EF9" w:rsidRDefault="005B7EF9" w:rsidP="005B7EF9">
      <w:pPr>
        <w:pStyle w:val="NoSpacing"/>
      </w:pPr>
    </w:p>
    <w:p w14:paraId="5EA5CF13" w14:textId="1A0603B7" w:rsidR="005B7EF9" w:rsidRDefault="005B7EF9" w:rsidP="005B7EF9">
      <w:pPr>
        <w:pStyle w:val="NoSpacing"/>
      </w:pPr>
    </w:p>
    <w:p w14:paraId="73C947F6" w14:textId="3072C03D" w:rsidR="005B7EF9" w:rsidRPr="005B7EF9" w:rsidRDefault="005B7EF9" w:rsidP="005B7EF9">
      <w:pPr>
        <w:pStyle w:val="NoSpacing"/>
      </w:pPr>
      <w:r>
        <w:t>13 March 2018</w:t>
      </w:r>
      <w:bookmarkStart w:id="0" w:name="_GoBack"/>
      <w:bookmarkEnd w:id="0"/>
    </w:p>
    <w:sectPr w:rsidR="005B7EF9" w:rsidRPr="005B7E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68345" w14:textId="77777777" w:rsidR="005B7EF9" w:rsidRDefault="005B7EF9" w:rsidP="00E71FC3">
      <w:pPr>
        <w:spacing w:after="0" w:line="240" w:lineRule="auto"/>
      </w:pPr>
      <w:r>
        <w:separator/>
      </w:r>
    </w:p>
  </w:endnote>
  <w:endnote w:type="continuationSeparator" w:id="0">
    <w:p w14:paraId="449A6187" w14:textId="77777777" w:rsidR="005B7EF9" w:rsidRDefault="005B7E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484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B5978" w14:textId="77777777" w:rsidR="005B7EF9" w:rsidRDefault="005B7EF9" w:rsidP="00E71FC3">
      <w:pPr>
        <w:spacing w:after="0" w:line="240" w:lineRule="auto"/>
      </w:pPr>
      <w:r>
        <w:separator/>
      </w:r>
    </w:p>
  </w:footnote>
  <w:footnote w:type="continuationSeparator" w:id="0">
    <w:p w14:paraId="6DF08E9F" w14:textId="77777777" w:rsidR="005B7EF9" w:rsidRDefault="005B7E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F9"/>
    <w:rsid w:val="001A7C09"/>
    <w:rsid w:val="00577BD5"/>
    <w:rsid w:val="005B7EF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C9FF5"/>
  <w15:chartTrackingRefBased/>
  <w15:docId w15:val="{3254F593-FA09-42EE-945A-D8E4D77FC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2018-03-13T22:15:00Z</dcterms:created>
  <dcterms:modified xsi:type="dcterms:W3CDTF">2018-03-13T22:19:00Z</dcterms:modified>
</cp:coreProperties>
</file>